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7559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ROBERD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5593E" w:rsidRDefault="007559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Eastwood, Nottinghamshire.</w:t>
      </w:r>
      <w:bookmarkStart w:id="0" w:name="_GoBack"/>
      <w:bookmarkEnd w:id="0"/>
    </w:p>
    <w:p w:rsidR="0075593E" w:rsidRDefault="007559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593E" w:rsidRDefault="007559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593E" w:rsidRDefault="007559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 lands</w:t>
      </w:r>
    </w:p>
    <w:p w:rsidR="0075593E" w:rsidRDefault="007559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William Clifford(q.v.).</w:t>
      </w:r>
    </w:p>
    <w:p w:rsidR="0075593E" w:rsidRDefault="007559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61A9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21-46)</w:t>
      </w:r>
    </w:p>
    <w:p w:rsidR="0075593E" w:rsidRDefault="007559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593E" w:rsidRDefault="007559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593E" w:rsidRDefault="007559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2015</w:t>
      </w:r>
    </w:p>
    <w:p w:rsidR="0075593E" w:rsidRPr="0075593E" w:rsidRDefault="007559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75593E" w:rsidRPr="007559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93E" w:rsidRDefault="0075593E" w:rsidP="00564E3C">
      <w:pPr>
        <w:spacing w:after="0" w:line="240" w:lineRule="auto"/>
      </w:pPr>
      <w:r>
        <w:separator/>
      </w:r>
    </w:p>
  </w:endnote>
  <w:endnote w:type="continuationSeparator" w:id="0">
    <w:p w:rsidR="0075593E" w:rsidRDefault="0075593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5593E">
      <w:rPr>
        <w:rFonts w:ascii="Times New Roman" w:hAnsi="Times New Roman" w:cs="Times New Roman"/>
        <w:noProof/>
        <w:sz w:val="24"/>
        <w:szCs w:val="24"/>
      </w:rPr>
      <w:t>14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93E" w:rsidRDefault="0075593E" w:rsidP="00564E3C">
      <w:pPr>
        <w:spacing w:after="0" w:line="240" w:lineRule="auto"/>
      </w:pPr>
      <w:r>
        <w:separator/>
      </w:r>
    </w:p>
  </w:footnote>
  <w:footnote w:type="continuationSeparator" w:id="0">
    <w:p w:rsidR="0075593E" w:rsidRDefault="0075593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93E"/>
    <w:rsid w:val="00372DC6"/>
    <w:rsid w:val="00564E3C"/>
    <w:rsid w:val="0064591D"/>
    <w:rsid w:val="0075593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B4CD0"/>
  <w15:chartTrackingRefBased/>
  <w15:docId w15:val="{21FF9AD4-63B2-472E-BB92-4E730915E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559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8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2015-10-14T20:23:00Z</dcterms:created>
  <dcterms:modified xsi:type="dcterms:W3CDTF">2015-10-14T20:31:00Z</dcterms:modified>
</cp:coreProperties>
</file>